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E26D" w14:textId="77777777" w:rsidR="001B0F08" w:rsidRDefault="001B0F08" w:rsidP="001B0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BOSEWELL</w:t>
      </w:r>
      <w:r>
        <w:rPr>
          <w:rFonts w:cs="Times New Roman"/>
          <w:szCs w:val="24"/>
        </w:rPr>
        <w:t xml:space="preserve">        (fl.1483)</w:t>
      </w:r>
    </w:p>
    <w:p w14:paraId="599558DF" w14:textId="7009E246" w:rsidR="001B0F08" w:rsidRDefault="001B0F08" w:rsidP="001B0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Yeoman</w:t>
      </w:r>
      <w:r w:rsidR="001C451C">
        <w:rPr>
          <w:rFonts w:cs="Times New Roman"/>
          <w:szCs w:val="24"/>
        </w:rPr>
        <w:t>.</w:t>
      </w:r>
    </w:p>
    <w:p w14:paraId="517F44B8" w14:textId="77777777" w:rsidR="001B0F08" w:rsidRDefault="001B0F08" w:rsidP="001B0F08">
      <w:pPr>
        <w:pStyle w:val="NoSpacing"/>
        <w:rPr>
          <w:rFonts w:cs="Times New Roman"/>
          <w:szCs w:val="24"/>
        </w:rPr>
      </w:pPr>
    </w:p>
    <w:p w14:paraId="1A7C1B4A" w14:textId="77777777" w:rsidR="001B0F08" w:rsidRDefault="001B0F08" w:rsidP="001B0F08">
      <w:pPr>
        <w:pStyle w:val="NoSpacing"/>
        <w:rPr>
          <w:rFonts w:cs="Times New Roman"/>
          <w:szCs w:val="24"/>
        </w:rPr>
      </w:pPr>
    </w:p>
    <w:p w14:paraId="262FB48F" w14:textId="77777777" w:rsidR="001B0F08" w:rsidRDefault="001B0F08" w:rsidP="001B0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Philip(q.v.) brought a plaint of debt against him and three others.</w:t>
      </w:r>
    </w:p>
    <w:p w14:paraId="0F2EA127" w14:textId="77777777" w:rsidR="001B0F08" w:rsidRDefault="001B0F08" w:rsidP="001B0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AE9086C" w14:textId="77777777" w:rsidR="001B0F08" w:rsidRDefault="001B0F08" w:rsidP="001B0F08">
      <w:pPr>
        <w:pStyle w:val="NoSpacing"/>
        <w:rPr>
          <w:rFonts w:cs="Times New Roman"/>
          <w:szCs w:val="24"/>
        </w:rPr>
      </w:pPr>
    </w:p>
    <w:p w14:paraId="28F4D401" w14:textId="77777777" w:rsidR="001B0F08" w:rsidRDefault="001B0F08" w:rsidP="001B0F08">
      <w:pPr>
        <w:pStyle w:val="NoSpacing"/>
        <w:rPr>
          <w:rFonts w:cs="Times New Roman"/>
          <w:szCs w:val="24"/>
        </w:rPr>
      </w:pPr>
    </w:p>
    <w:p w14:paraId="5375E9C0" w14:textId="77777777" w:rsidR="001B0F08" w:rsidRDefault="001B0F08" w:rsidP="001B0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2023</w:t>
      </w:r>
    </w:p>
    <w:p w14:paraId="0F597C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0983F" w14:textId="77777777" w:rsidR="001B0F08" w:rsidRDefault="001B0F08" w:rsidP="009139A6">
      <w:r>
        <w:separator/>
      </w:r>
    </w:p>
  </w:endnote>
  <w:endnote w:type="continuationSeparator" w:id="0">
    <w:p w14:paraId="107D4CAB" w14:textId="77777777" w:rsidR="001B0F08" w:rsidRDefault="001B0F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DE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B0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E4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79E85" w14:textId="77777777" w:rsidR="001B0F08" w:rsidRDefault="001B0F08" w:rsidP="009139A6">
      <w:r>
        <w:separator/>
      </w:r>
    </w:p>
  </w:footnote>
  <w:footnote w:type="continuationSeparator" w:id="0">
    <w:p w14:paraId="29A28669" w14:textId="77777777" w:rsidR="001B0F08" w:rsidRDefault="001B0F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8A7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B3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F7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08"/>
    <w:rsid w:val="000666E0"/>
    <w:rsid w:val="001B0F08"/>
    <w:rsid w:val="001C451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1BF69"/>
  <w15:chartTrackingRefBased/>
  <w15:docId w15:val="{0A496AA5-641A-4491-83A9-E047E5CA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0F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2023-02-23T22:05:00Z</dcterms:created>
  <dcterms:modified xsi:type="dcterms:W3CDTF">2023-02-23T22:06:00Z</dcterms:modified>
</cp:coreProperties>
</file>